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305" w:type="dxa"/>
        <w:jc w:val="right"/>
        <w:tblLook w:val="01E0"/>
      </w:tblPr>
      <w:tblGrid>
        <w:gridCol w:w="6305"/>
      </w:tblGrid>
      <w:tr w:rsidR="00D552A1" w:rsidTr="001F2A42">
        <w:trPr>
          <w:trHeight w:val="233"/>
          <w:jc w:val="right"/>
        </w:trPr>
        <w:tc>
          <w:tcPr>
            <w:tcW w:w="6305" w:type="dxa"/>
          </w:tcPr>
          <w:p w:rsidR="00D552A1" w:rsidRDefault="00D552A1" w:rsidP="00A45D14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Приложение № 18</w:t>
            </w:r>
          </w:p>
        </w:tc>
      </w:tr>
      <w:tr w:rsidR="00D552A1" w:rsidTr="001F2A42">
        <w:trPr>
          <w:trHeight w:val="325"/>
          <w:jc w:val="right"/>
        </w:trPr>
        <w:tc>
          <w:tcPr>
            <w:tcW w:w="6305" w:type="dxa"/>
          </w:tcPr>
          <w:p w:rsidR="00D552A1" w:rsidRDefault="00D552A1" w:rsidP="00990C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к решению</w:t>
            </w:r>
          </w:p>
          <w:p w:rsidR="00D552A1" w:rsidRDefault="00D552A1" w:rsidP="00990C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Совета народных </w:t>
            </w:r>
          </w:p>
          <w:p w:rsidR="00D552A1" w:rsidRDefault="00D552A1" w:rsidP="00990C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депутатов Бобровского</w:t>
            </w:r>
          </w:p>
          <w:p w:rsidR="00D552A1" w:rsidRDefault="00D552A1" w:rsidP="00990C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муниципального района</w:t>
            </w:r>
          </w:p>
          <w:p w:rsidR="00D552A1" w:rsidRDefault="00D552A1" w:rsidP="00990C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Воронежской области</w:t>
            </w:r>
          </w:p>
        </w:tc>
      </w:tr>
      <w:tr w:rsidR="00D552A1" w:rsidTr="001F2A42">
        <w:trPr>
          <w:trHeight w:val="250"/>
          <w:jc w:val="right"/>
        </w:trPr>
        <w:tc>
          <w:tcPr>
            <w:tcW w:w="6305" w:type="dxa"/>
          </w:tcPr>
          <w:p w:rsidR="00D552A1" w:rsidRDefault="00D552A1" w:rsidP="00354F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от  26 декабря 2014г. № 33</w:t>
            </w:r>
          </w:p>
        </w:tc>
      </w:tr>
      <w:tr w:rsidR="00D552A1" w:rsidTr="001F2A42">
        <w:trPr>
          <w:trHeight w:val="341"/>
          <w:jc w:val="right"/>
        </w:trPr>
        <w:tc>
          <w:tcPr>
            <w:tcW w:w="6305" w:type="dxa"/>
          </w:tcPr>
          <w:p w:rsidR="00D552A1" w:rsidRDefault="00D552A1">
            <w:pPr>
              <w:tabs>
                <w:tab w:val="left" w:pos="1170"/>
              </w:tabs>
              <w:rPr>
                <w:b/>
                <w:sz w:val="28"/>
                <w:szCs w:val="28"/>
              </w:rPr>
            </w:pPr>
          </w:p>
        </w:tc>
      </w:tr>
    </w:tbl>
    <w:p w:rsidR="00D552A1" w:rsidRDefault="00D552A1" w:rsidP="001F2A42">
      <w:pPr>
        <w:tabs>
          <w:tab w:val="left" w:pos="5232"/>
        </w:tabs>
      </w:pPr>
    </w:p>
    <w:p w:rsidR="00D552A1" w:rsidRDefault="00D552A1" w:rsidP="001F2A42">
      <w:pPr>
        <w:tabs>
          <w:tab w:val="left" w:pos="5232"/>
        </w:tabs>
      </w:pPr>
    </w:p>
    <w:p w:rsidR="00D552A1" w:rsidRDefault="00D552A1" w:rsidP="001F2A42">
      <w:pPr>
        <w:tabs>
          <w:tab w:val="left" w:pos="5232"/>
        </w:tabs>
      </w:pPr>
    </w:p>
    <w:p w:rsidR="00D552A1" w:rsidRDefault="00D552A1" w:rsidP="001F2A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Распределение  дотации на выравнивание бюджетной обеспеченности поселений Бобровского муниципального района на 2015 год за счет средств бюджета муниципального района</w:t>
      </w:r>
    </w:p>
    <w:p w:rsidR="00D552A1" w:rsidRDefault="00D552A1" w:rsidP="001F2A42">
      <w:pPr>
        <w:jc w:val="center"/>
        <w:rPr>
          <w:b/>
          <w:bCs/>
          <w:sz w:val="28"/>
          <w:szCs w:val="28"/>
        </w:rPr>
      </w:pPr>
    </w:p>
    <w:p w:rsidR="00D552A1" w:rsidRDefault="00D552A1" w:rsidP="001F2A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192"/>
        <w:gridCol w:w="3191"/>
      </w:tblGrid>
      <w:tr w:rsidR="00D552A1" w:rsidTr="00354FE6">
        <w:trPr>
          <w:trHeight w:val="343"/>
        </w:trPr>
        <w:tc>
          <w:tcPr>
            <w:tcW w:w="1188" w:type="dxa"/>
          </w:tcPr>
          <w:p w:rsidR="00D552A1" w:rsidRDefault="00D552A1">
            <w:pPr>
              <w:jc w:val="center"/>
            </w:pPr>
            <w:r>
              <w:t>№ п/п</w:t>
            </w:r>
          </w:p>
        </w:tc>
        <w:tc>
          <w:tcPr>
            <w:tcW w:w="5192" w:type="dxa"/>
          </w:tcPr>
          <w:p w:rsidR="00D552A1" w:rsidRDefault="00D552A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3191" w:type="dxa"/>
          </w:tcPr>
          <w:p w:rsidR="00D552A1" w:rsidRDefault="00D552A1">
            <w:pPr>
              <w:jc w:val="center"/>
            </w:pPr>
            <w:r>
              <w:t>Сумма на 2015 год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1</w:t>
            </w:r>
          </w:p>
        </w:tc>
        <w:tc>
          <w:tcPr>
            <w:tcW w:w="5192" w:type="dxa"/>
          </w:tcPr>
          <w:p w:rsidR="00D552A1" w:rsidRDefault="00D552A1">
            <w:pPr>
              <w:jc w:val="center"/>
            </w:pPr>
            <w:r>
              <w:t>2</w:t>
            </w:r>
          </w:p>
        </w:tc>
        <w:tc>
          <w:tcPr>
            <w:tcW w:w="3191" w:type="dxa"/>
          </w:tcPr>
          <w:p w:rsidR="00D552A1" w:rsidRDefault="00D552A1">
            <w:pPr>
              <w:jc w:val="center"/>
            </w:pPr>
            <w:r>
              <w:t>3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1</w:t>
            </w:r>
          </w:p>
        </w:tc>
        <w:tc>
          <w:tcPr>
            <w:tcW w:w="5192" w:type="dxa"/>
          </w:tcPr>
          <w:p w:rsidR="00D552A1" w:rsidRDefault="00D552A1">
            <w:r>
              <w:t>Анновское сельское поселение</w:t>
            </w:r>
          </w:p>
        </w:tc>
        <w:tc>
          <w:tcPr>
            <w:tcW w:w="3191" w:type="dxa"/>
          </w:tcPr>
          <w:p w:rsidR="00D552A1" w:rsidRDefault="00D552A1" w:rsidP="00B3425B">
            <w:pPr>
              <w:jc w:val="center"/>
            </w:pPr>
            <w:r>
              <w:t>72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2</w:t>
            </w:r>
          </w:p>
        </w:tc>
        <w:tc>
          <w:tcPr>
            <w:tcW w:w="5192" w:type="dxa"/>
          </w:tcPr>
          <w:p w:rsidR="00D552A1" w:rsidRDefault="00D552A1">
            <w:r>
              <w:t>Мечетское сельское поселение</w:t>
            </w:r>
          </w:p>
        </w:tc>
        <w:tc>
          <w:tcPr>
            <w:tcW w:w="3191" w:type="dxa"/>
          </w:tcPr>
          <w:p w:rsidR="00D552A1" w:rsidRDefault="00D552A1" w:rsidP="00E70701">
            <w:pPr>
              <w:jc w:val="center"/>
            </w:pPr>
            <w:r>
              <w:t>4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3</w:t>
            </w:r>
          </w:p>
        </w:tc>
        <w:tc>
          <w:tcPr>
            <w:tcW w:w="5192" w:type="dxa"/>
          </w:tcPr>
          <w:p w:rsidR="00D552A1" w:rsidRDefault="00D552A1">
            <w:r>
              <w:t>Никольское  сельское поселение</w:t>
            </w:r>
          </w:p>
        </w:tc>
        <w:tc>
          <w:tcPr>
            <w:tcW w:w="3191" w:type="dxa"/>
          </w:tcPr>
          <w:p w:rsidR="00D552A1" w:rsidRDefault="00D552A1" w:rsidP="00354FE6">
            <w:pPr>
              <w:jc w:val="center"/>
            </w:pPr>
            <w:r>
              <w:t>632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4</w:t>
            </w:r>
          </w:p>
        </w:tc>
        <w:tc>
          <w:tcPr>
            <w:tcW w:w="5192" w:type="dxa"/>
          </w:tcPr>
          <w:p w:rsidR="00D552A1" w:rsidRDefault="00D552A1">
            <w:r>
              <w:t>Октябрьское сельское поселение</w:t>
            </w:r>
          </w:p>
        </w:tc>
        <w:tc>
          <w:tcPr>
            <w:tcW w:w="3191" w:type="dxa"/>
          </w:tcPr>
          <w:p w:rsidR="00D552A1" w:rsidRDefault="00D552A1" w:rsidP="00512178">
            <w:pPr>
              <w:jc w:val="center"/>
            </w:pPr>
            <w:r>
              <w:t>571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5</w:t>
            </w:r>
          </w:p>
        </w:tc>
        <w:tc>
          <w:tcPr>
            <w:tcW w:w="5192" w:type="dxa"/>
          </w:tcPr>
          <w:p w:rsidR="00D552A1" w:rsidRDefault="00D552A1">
            <w:r>
              <w:t>Пчелиновское сельское поселение</w:t>
            </w:r>
          </w:p>
        </w:tc>
        <w:tc>
          <w:tcPr>
            <w:tcW w:w="3191" w:type="dxa"/>
          </w:tcPr>
          <w:p w:rsidR="00D552A1" w:rsidRDefault="00D552A1" w:rsidP="00B3425B">
            <w:pPr>
              <w:jc w:val="center"/>
            </w:pPr>
            <w:r>
              <w:t>605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6</w:t>
            </w:r>
          </w:p>
        </w:tc>
        <w:tc>
          <w:tcPr>
            <w:tcW w:w="5192" w:type="dxa"/>
          </w:tcPr>
          <w:p w:rsidR="00D552A1" w:rsidRDefault="00D552A1">
            <w:r>
              <w:t>Слободское сельское поселение</w:t>
            </w:r>
          </w:p>
        </w:tc>
        <w:tc>
          <w:tcPr>
            <w:tcW w:w="3191" w:type="dxa"/>
          </w:tcPr>
          <w:p w:rsidR="00D552A1" w:rsidRDefault="00D552A1" w:rsidP="00B3425B">
            <w:pPr>
              <w:jc w:val="center"/>
            </w:pPr>
            <w:r>
              <w:t>2049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1A38">
            <w:pPr>
              <w:jc w:val="center"/>
            </w:pPr>
            <w:r>
              <w:t>7</w:t>
            </w:r>
          </w:p>
        </w:tc>
        <w:tc>
          <w:tcPr>
            <w:tcW w:w="5192" w:type="dxa"/>
          </w:tcPr>
          <w:p w:rsidR="00D552A1" w:rsidRDefault="00D552A1">
            <w:r>
              <w:t>Сухоберезовское сельское поселение</w:t>
            </w:r>
          </w:p>
        </w:tc>
        <w:tc>
          <w:tcPr>
            <w:tcW w:w="3191" w:type="dxa"/>
          </w:tcPr>
          <w:p w:rsidR="00D552A1" w:rsidRDefault="00D552A1" w:rsidP="00512178">
            <w:pPr>
              <w:jc w:val="center"/>
            </w:pPr>
            <w:r>
              <w:t>6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8</w:t>
            </w:r>
          </w:p>
        </w:tc>
        <w:tc>
          <w:tcPr>
            <w:tcW w:w="5192" w:type="dxa"/>
          </w:tcPr>
          <w:p w:rsidR="00D552A1" w:rsidRDefault="00D552A1">
            <w:r>
              <w:t>Тройнянское сельское поселение</w:t>
            </w:r>
          </w:p>
        </w:tc>
        <w:tc>
          <w:tcPr>
            <w:tcW w:w="3191" w:type="dxa"/>
          </w:tcPr>
          <w:p w:rsidR="00D552A1" w:rsidRDefault="00D552A1" w:rsidP="00B3425B">
            <w:pPr>
              <w:jc w:val="center"/>
            </w:pPr>
            <w:r>
              <w:t>275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934BBF">
            <w:r>
              <w:t xml:space="preserve">       9</w:t>
            </w:r>
          </w:p>
        </w:tc>
        <w:tc>
          <w:tcPr>
            <w:tcW w:w="5192" w:type="dxa"/>
          </w:tcPr>
          <w:p w:rsidR="00D552A1" w:rsidRDefault="00D552A1">
            <w:r>
              <w:t>Хреновское сельское поселение</w:t>
            </w:r>
          </w:p>
        </w:tc>
        <w:tc>
          <w:tcPr>
            <w:tcW w:w="3191" w:type="dxa"/>
          </w:tcPr>
          <w:p w:rsidR="00D552A1" w:rsidRDefault="00D552A1" w:rsidP="00B3425B">
            <w:pPr>
              <w:jc w:val="center"/>
            </w:pPr>
            <w:r>
              <w:t>1602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A92926">
            <w:pPr>
              <w:jc w:val="center"/>
            </w:pPr>
            <w:r>
              <w:t>10</w:t>
            </w:r>
          </w:p>
        </w:tc>
        <w:tc>
          <w:tcPr>
            <w:tcW w:w="5192" w:type="dxa"/>
          </w:tcPr>
          <w:p w:rsidR="00D552A1" w:rsidRDefault="00D552A1">
            <w:r>
              <w:t>Чесменское сельское поселение</w:t>
            </w:r>
          </w:p>
        </w:tc>
        <w:tc>
          <w:tcPr>
            <w:tcW w:w="3191" w:type="dxa"/>
          </w:tcPr>
          <w:p w:rsidR="00D552A1" w:rsidRDefault="00D552A1" w:rsidP="00B3425B">
            <w:pPr>
              <w:jc w:val="center"/>
            </w:pPr>
            <w:r>
              <w:t>826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11</w:t>
            </w:r>
          </w:p>
        </w:tc>
        <w:tc>
          <w:tcPr>
            <w:tcW w:w="5192" w:type="dxa"/>
          </w:tcPr>
          <w:p w:rsidR="00D552A1" w:rsidRDefault="00D552A1" w:rsidP="00354FE6">
            <w:r>
              <w:t>Шишовское сельское поселение</w:t>
            </w:r>
          </w:p>
        </w:tc>
        <w:tc>
          <w:tcPr>
            <w:tcW w:w="3191" w:type="dxa"/>
          </w:tcPr>
          <w:p w:rsidR="00D552A1" w:rsidRDefault="00D552A1" w:rsidP="00136265">
            <w:pPr>
              <w:jc w:val="center"/>
            </w:pPr>
            <w:r>
              <w:t>5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12</w:t>
            </w:r>
          </w:p>
        </w:tc>
        <w:tc>
          <w:tcPr>
            <w:tcW w:w="5192" w:type="dxa"/>
          </w:tcPr>
          <w:p w:rsidR="00D552A1" w:rsidRDefault="00D552A1">
            <w:r>
              <w:t>Юдановское сельское поселение</w:t>
            </w:r>
          </w:p>
        </w:tc>
        <w:tc>
          <w:tcPr>
            <w:tcW w:w="3191" w:type="dxa"/>
          </w:tcPr>
          <w:p w:rsidR="00D552A1" w:rsidRDefault="00D552A1" w:rsidP="00B3425B">
            <w:pPr>
              <w:jc w:val="center"/>
            </w:pPr>
            <w:r>
              <w:t>12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13</w:t>
            </w:r>
          </w:p>
        </w:tc>
        <w:tc>
          <w:tcPr>
            <w:tcW w:w="5192" w:type="dxa"/>
          </w:tcPr>
          <w:p w:rsidR="00D552A1" w:rsidRDefault="00D552A1">
            <w:r>
              <w:t>Ясенковское сельское поселение</w:t>
            </w:r>
          </w:p>
        </w:tc>
        <w:tc>
          <w:tcPr>
            <w:tcW w:w="3191" w:type="dxa"/>
          </w:tcPr>
          <w:p w:rsidR="00D552A1" w:rsidRDefault="00D552A1" w:rsidP="00B3425B">
            <w:pPr>
              <w:jc w:val="center"/>
            </w:pPr>
            <w:r>
              <w:t>363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</w:p>
        </w:tc>
        <w:tc>
          <w:tcPr>
            <w:tcW w:w="5192" w:type="dxa"/>
          </w:tcPr>
          <w:p w:rsidR="00D552A1" w:rsidRPr="00C91A38" w:rsidRDefault="00D552A1">
            <w:pPr>
              <w:rPr>
                <w:b/>
              </w:rPr>
            </w:pPr>
            <w:r w:rsidRPr="00C91A38">
              <w:rPr>
                <w:b/>
              </w:rPr>
              <w:t>ИТОГО</w:t>
            </w:r>
          </w:p>
        </w:tc>
        <w:tc>
          <w:tcPr>
            <w:tcW w:w="3191" w:type="dxa"/>
          </w:tcPr>
          <w:p w:rsidR="00D552A1" w:rsidRPr="00C91A38" w:rsidRDefault="00D552A1" w:rsidP="00B3425B">
            <w:pPr>
              <w:jc w:val="center"/>
              <w:rPr>
                <w:b/>
              </w:rPr>
            </w:pPr>
            <w:r>
              <w:rPr>
                <w:b/>
              </w:rPr>
              <w:t>7022</w:t>
            </w:r>
          </w:p>
        </w:tc>
      </w:tr>
    </w:tbl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tbl>
      <w:tblPr>
        <w:tblW w:w="6305" w:type="dxa"/>
        <w:jc w:val="right"/>
        <w:tblLook w:val="01E0"/>
      </w:tblPr>
      <w:tblGrid>
        <w:gridCol w:w="6305"/>
      </w:tblGrid>
      <w:tr w:rsidR="00D552A1" w:rsidTr="002336B0">
        <w:trPr>
          <w:trHeight w:val="233"/>
          <w:jc w:val="right"/>
        </w:trPr>
        <w:tc>
          <w:tcPr>
            <w:tcW w:w="6305" w:type="dxa"/>
          </w:tcPr>
          <w:p w:rsidR="00D552A1" w:rsidRDefault="00D552A1" w:rsidP="00990C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</w:t>
            </w:r>
          </w:p>
          <w:p w:rsidR="00D552A1" w:rsidRDefault="00D552A1" w:rsidP="00A45D1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</w:t>
            </w:r>
          </w:p>
          <w:p w:rsidR="00D552A1" w:rsidRDefault="00D552A1" w:rsidP="00A45D14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Приложение № 19</w:t>
            </w:r>
          </w:p>
        </w:tc>
      </w:tr>
      <w:tr w:rsidR="00D552A1" w:rsidTr="002336B0">
        <w:trPr>
          <w:trHeight w:val="325"/>
          <w:jc w:val="right"/>
        </w:trPr>
        <w:tc>
          <w:tcPr>
            <w:tcW w:w="6305" w:type="dxa"/>
          </w:tcPr>
          <w:p w:rsidR="00D552A1" w:rsidRDefault="00D552A1" w:rsidP="002336B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к решению</w:t>
            </w:r>
          </w:p>
          <w:p w:rsidR="00D552A1" w:rsidRDefault="00D552A1" w:rsidP="002336B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Совета народных </w:t>
            </w:r>
          </w:p>
          <w:p w:rsidR="00D552A1" w:rsidRDefault="00D552A1" w:rsidP="0023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депутатов Бобровского</w:t>
            </w:r>
          </w:p>
          <w:p w:rsidR="00D552A1" w:rsidRDefault="00D552A1" w:rsidP="0023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муниципального района</w:t>
            </w:r>
          </w:p>
          <w:p w:rsidR="00D552A1" w:rsidRDefault="00D552A1" w:rsidP="0023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Воронежской области</w:t>
            </w:r>
          </w:p>
        </w:tc>
      </w:tr>
      <w:tr w:rsidR="00D552A1" w:rsidTr="002336B0">
        <w:trPr>
          <w:trHeight w:val="250"/>
          <w:jc w:val="right"/>
        </w:trPr>
        <w:tc>
          <w:tcPr>
            <w:tcW w:w="6305" w:type="dxa"/>
          </w:tcPr>
          <w:p w:rsidR="00D552A1" w:rsidRDefault="00D552A1" w:rsidP="00354F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от  26 декабря 2014г. № 33</w:t>
            </w:r>
          </w:p>
        </w:tc>
      </w:tr>
    </w:tbl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</w:pPr>
    </w:p>
    <w:p w:rsidR="00D552A1" w:rsidRDefault="00D552A1" w:rsidP="001F2A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Распределение  дотации на выравнивание бюджетной обеспеченности поселений Бобровского муниципального района на  плановый период 2016 и 2017  годов за счет средств бюджета муниципального района.</w:t>
      </w:r>
    </w:p>
    <w:p w:rsidR="00D552A1" w:rsidRDefault="00D552A1" w:rsidP="001F2A42">
      <w:pPr>
        <w:jc w:val="center"/>
        <w:rPr>
          <w:b/>
          <w:bCs/>
          <w:sz w:val="28"/>
          <w:szCs w:val="28"/>
        </w:rPr>
      </w:pPr>
    </w:p>
    <w:p w:rsidR="00D552A1" w:rsidRDefault="00D552A1" w:rsidP="001F2A42">
      <w:pPr>
        <w:jc w:val="center"/>
        <w:rPr>
          <w:b/>
          <w:bCs/>
          <w:sz w:val="28"/>
          <w:szCs w:val="28"/>
        </w:rPr>
      </w:pPr>
    </w:p>
    <w:p w:rsidR="00D552A1" w:rsidRDefault="00D552A1" w:rsidP="001F2A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(тыс. рублей)</w:t>
      </w:r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192"/>
        <w:gridCol w:w="1828"/>
        <w:gridCol w:w="1615"/>
      </w:tblGrid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№ п/п</w:t>
            </w:r>
          </w:p>
        </w:tc>
        <w:tc>
          <w:tcPr>
            <w:tcW w:w="5192" w:type="dxa"/>
          </w:tcPr>
          <w:p w:rsidR="00D552A1" w:rsidRDefault="00D552A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28" w:type="dxa"/>
          </w:tcPr>
          <w:p w:rsidR="00D552A1" w:rsidRDefault="00D552A1" w:rsidP="00354FE6">
            <w:pPr>
              <w:jc w:val="center"/>
            </w:pPr>
            <w:r>
              <w:t>Сумма на 2016г.</w:t>
            </w:r>
          </w:p>
        </w:tc>
        <w:tc>
          <w:tcPr>
            <w:tcW w:w="1615" w:type="dxa"/>
          </w:tcPr>
          <w:p w:rsidR="00D552A1" w:rsidRDefault="00D552A1" w:rsidP="00354FE6">
            <w:r>
              <w:t>Сумма на 2017г.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>
            <w:pPr>
              <w:jc w:val="center"/>
            </w:pPr>
            <w:r>
              <w:t>1</w:t>
            </w:r>
          </w:p>
        </w:tc>
        <w:tc>
          <w:tcPr>
            <w:tcW w:w="5192" w:type="dxa"/>
          </w:tcPr>
          <w:p w:rsidR="00D552A1" w:rsidRDefault="00D552A1">
            <w:pPr>
              <w:jc w:val="center"/>
            </w:pPr>
            <w:r>
              <w:t>2</w:t>
            </w:r>
          </w:p>
        </w:tc>
        <w:tc>
          <w:tcPr>
            <w:tcW w:w="1828" w:type="dxa"/>
          </w:tcPr>
          <w:p w:rsidR="00D552A1" w:rsidRDefault="00D552A1">
            <w:pPr>
              <w:jc w:val="center"/>
            </w:pPr>
            <w:r>
              <w:t>3</w:t>
            </w:r>
          </w:p>
        </w:tc>
        <w:tc>
          <w:tcPr>
            <w:tcW w:w="1615" w:type="dxa"/>
          </w:tcPr>
          <w:p w:rsidR="00D552A1" w:rsidRDefault="00D552A1">
            <w:pPr>
              <w:jc w:val="center"/>
            </w:pPr>
            <w:r>
              <w:t>4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  <w:r>
              <w:t>1</w:t>
            </w:r>
          </w:p>
        </w:tc>
        <w:tc>
          <w:tcPr>
            <w:tcW w:w="5192" w:type="dxa"/>
          </w:tcPr>
          <w:p w:rsidR="00D552A1" w:rsidRDefault="00D552A1" w:rsidP="00C973E0">
            <w:r>
              <w:t>Анновское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85</w:t>
            </w:r>
          </w:p>
        </w:tc>
        <w:tc>
          <w:tcPr>
            <w:tcW w:w="1615" w:type="dxa"/>
          </w:tcPr>
          <w:p w:rsidR="00D552A1" w:rsidRDefault="00D552A1" w:rsidP="00B3425B">
            <w:pPr>
              <w:jc w:val="center"/>
            </w:pPr>
            <w:r>
              <w:t>100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  <w:r>
              <w:t>2</w:t>
            </w:r>
          </w:p>
        </w:tc>
        <w:tc>
          <w:tcPr>
            <w:tcW w:w="5192" w:type="dxa"/>
          </w:tcPr>
          <w:p w:rsidR="00D552A1" w:rsidRDefault="00D552A1" w:rsidP="00C973E0">
            <w:r>
              <w:t>Мечетское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13</w:t>
            </w:r>
          </w:p>
        </w:tc>
        <w:tc>
          <w:tcPr>
            <w:tcW w:w="1615" w:type="dxa"/>
          </w:tcPr>
          <w:p w:rsidR="00D552A1" w:rsidRDefault="00D552A1" w:rsidP="00BF6FB3">
            <w:pPr>
              <w:jc w:val="center"/>
            </w:pPr>
            <w:r>
              <w:t>22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  <w:r>
              <w:t>3</w:t>
            </w:r>
          </w:p>
        </w:tc>
        <w:tc>
          <w:tcPr>
            <w:tcW w:w="5192" w:type="dxa"/>
          </w:tcPr>
          <w:p w:rsidR="00D552A1" w:rsidRDefault="00D552A1" w:rsidP="00C973E0">
            <w:r>
              <w:t>Никольское 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656</w:t>
            </w:r>
          </w:p>
        </w:tc>
        <w:tc>
          <w:tcPr>
            <w:tcW w:w="1615" w:type="dxa"/>
          </w:tcPr>
          <w:p w:rsidR="00D552A1" w:rsidRDefault="00D552A1" w:rsidP="00B3425B">
            <w:pPr>
              <w:jc w:val="center"/>
            </w:pPr>
            <w:r>
              <w:t>683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  <w:r>
              <w:t>4</w:t>
            </w:r>
          </w:p>
        </w:tc>
        <w:tc>
          <w:tcPr>
            <w:tcW w:w="5192" w:type="dxa"/>
          </w:tcPr>
          <w:p w:rsidR="00D552A1" w:rsidRDefault="00D552A1" w:rsidP="00C973E0">
            <w:r>
              <w:t>Октябрьское сельское поселение</w:t>
            </w:r>
          </w:p>
        </w:tc>
        <w:tc>
          <w:tcPr>
            <w:tcW w:w="1828" w:type="dxa"/>
          </w:tcPr>
          <w:p w:rsidR="00D552A1" w:rsidRDefault="00D552A1" w:rsidP="003C2E68">
            <w:pPr>
              <w:jc w:val="center"/>
            </w:pPr>
            <w:r>
              <w:t>592</w:t>
            </w:r>
          </w:p>
        </w:tc>
        <w:tc>
          <w:tcPr>
            <w:tcW w:w="1615" w:type="dxa"/>
          </w:tcPr>
          <w:p w:rsidR="00D552A1" w:rsidRDefault="00D552A1" w:rsidP="00B3425B">
            <w:pPr>
              <w:jc w:val="center"/>
            </w:pPr>
            <w:r>
              <w:t>616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  <w:r>
              <w:t>5</w:t>
            </w:r>
          </w:p>
        </w:tc>
        <w:tc>
          <w:tcPr>
            <w:tcW w:w="5192" w:type="dxa"/>
          </w:tcPr>
          <w:p w:rsidR="00D552A1" w:rsidRDefault="00D552A1" w:rsidP="00C973E0">
            <w:r>
              <w:t>Пчелиновское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631</w:t>
            </w:r>
          </w:p>
        </w:tc>
        <w:tc>
          <w:tcPr>
            <w:tcW w:w="1615" w:type="dxa"/>
          </w:tcPr>
          <w:p w:rsidR="00D552A1" w:rsidRDefault="00D552A1" w:rsidP="00BF6FB3">
            <w:pPr>
              <w:jc w:val="center"/>
            </w:pPr>
            <w:r>
              <w:t>661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  <w:r>
              <w:t>6</w:t>
            </w:r>
          </w:p>
        </w:tc>
        <w:tc>
          <w:tcPr>
            <w:tcW w:w="5192" w:type="dxa"/>
          </w:tcPr>
          <w:p w:rsidR="00D552A1" w:rsidRDefault="00D552A1" w:rsidP="00C973E0">
            <w:r>
              <w:t>Слободское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2121</w:t>
            </w:r>
          </w:p>
        </w:tc>
        <w:tc>
          <w:tcPr>
            <w:tcW w:w="1615" w:type="dxa"/>
          </w:tcPr>
          <w:p w:rsidR="00D552A1" w:rsidRDefault="00D552A1" w:rsidP="00B3425B">
            <w:pPr>
              <w:jc w:val="center"/>
            </w:pPr>
            <w:r>
              <w:t>2203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  <w:r>
              <w:t>7</w:t>
            </w:r>
          </w:p>
        </w:tc>
        <w:tc>
          <w:tcPr>
            <w:tcW w:w="5192" w:type="dxa"/>
          </w:tcPr>
          <w:p w:rsidR="00D552A1" w:rsidRDefault="00D552A1" w:rsidP="00C973E0">
            <w:r>
              <w:t>Сухоберезовское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17</w:t>
            </w:r>
          </w:p>
        </w:tc>
        <w:tc>
          <w:tcPr>
            <w:tcW w:w="1615" w:type="dxa"/>
          </w:tcPr>
          <w:p w:rsidR="00D552A1" w:rsidRDefault="00D552A1" w:rsidP="00BF6FB3">
            <w:pPr>
              <w:jc w:val="center"/>
            </w:pPr>
            <w:r>
              <w:t>29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  <w:r>
              <w:t>8</w:t>
            </w:r>
          </w:p>
        </w:tc>
        <w:tc>
          <w:tcPr>
            <w:tcW w:w="5192" w:type="dxa"/>
          </w:tcPr>
          <w:p w:rsidR="00D552A1" w:rsidRDefault="00D552A1" w:rsidP="00C973E0">
            <w:r>
              <w:t>Тройнянское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290</w:t>
            </w:r>
          </w:p>
        </w:tc>
        <w:tc>
          <w:tcPr>
            <w:tcW w:w="1615" w:type="dxa"/>
          </w:tcPr>
          <w:p w:rsidR="00D552A1" w:rsidRDefault="00D552A1" w:rsidP="00BF6FB3">
            <w:pPr>
              <w:jc w:val="center"/>
            </w:pPr>
            <w:r>
              <w:t>308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A92926">
            <w:r>
              <w:t xml:space="preserve">       9</w:t>
            </w:r>
          </w:p>
        </w:tc>
        <w:tc>
          <w:tcPr>
            <w:tcW w:w="5192" w:type="dxa"/>
          </w:tcPr>
          <w:p w:rsidR="00D552A1" w:rsidRDefault="00D552A1" w:rsidP="00C973E0">
            <w:r>
              <w:t>Хреновское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1669</w:t>
            </w:r>
          </w:p>
        </w:tc>
        <w:tc>
          <w:tcPr>
            <w:tcW w:w="1615" w:type="dxa"/>
          </w:tcPr>
          <w:p w:rsidR="00D552A1" w:rsidRDefault="00D552A1" w:rsidP="00B3425B">
            <w:pPr>
              <w:jc w:val="center"/>
            </w:pPr>
            <w:r>
              <w:t>1745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A92926">
            <w:pPr>
              <w:jc w:val="center"/>
            </w:pPr>
            <w:r>
              <w:t>10</w:t>
            </w:r>
          </w:p>
        </w:tc>
        <w:tc>
          <w:tcPr>
            <w:tcW w:w="5192" w:type="dxa"/>
          </w:tcPr>
          <w:p w:rsidR="00D552A1" w:rsidRDefault="00D552A1" w:rsidP="00C973E0">
            <w:r>
              <w:t>Чесменское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851</w:t>
            </w:r>
          </w:p>
        </w:tc>
        <w:tc>
          <w:tcPr>
            <w:tcW w:w="1615" w:type="dxa"/>
          </w:tcPr>
          <w:p w:rsidR="00D552A1" w:rsidRDefault="00D552A1" w:rsidP="00B3425B">
            <w:pPr>
              <w:jc w:val="center"/>
            </w:pPr>
            <w:r>
              <w:t>880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A92926">
            <w:pPr>
              <w:jc w:val="center"/>
            </w:pPr>
            <w:r>
              <w:t>11</w:t>
            </w:r>
          </w:p>
        </w:tc>
        <w:tc>
          <w:tcPr>
            <w:tcW w:w="5192" w:type="dxa"/>
          </w:tcPr>
          <w:p w:rsidR="00D552A1" w:rsidRDefault="00D552A1" w:rsidP="00354FE6">
            <w:r>
              <w:t>Шишовское сельское поселение</w:t>
            </w:r>
          </w:p>
        </w:tc>
        <w:tc>
          <w:tcPr>
            <w:tcW w:w="1828" w:type="dxa"/>
          </w:tcPr>
          <w:p w:rsidR="00D552A1" w:rsidRDefault="00D552A1" w:rsidP="003C2E68">
            <w:pPr>
              <w:jc w:val="center"/>
            </w:pPr>
            <w:r>
              <w:t>14</w:t>
            </w:r>
          </w:p>
        </w:tc>
        <w:tc>
          <w:tcPr>
            <w:tcW w:w="1615" w:type="dxa"/>
          </w:tcPr>
          <w:p w:rsidR="00D552A1" w:rsidRDefault="00D552A1" w:rsidP="00BF6FB3">
            <w:pPr>
              <w:jc w:val="center"/>
            </w:pPr>
            <w:r>
              <w:t>24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A92926">
            <w:pPr>
              <w:jc w:val="center"/>
            </w:pPr>
            <w:r>
              <w:t>12</w:t>
            </w:r>
          </w:p>
        </w:tc>
        <w:tc>
          <w:tcPr>
            <w:tcW w:w="5192" w:type="dxa"/>
          </w:tcPr>
          <w:p w:rsidR="00D552A1" w:rsidRDefault="00D552A1" w:rsidP="00C973E0">
            <w:r>
              <w:t>Юдановское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34</w:t>
            </w:r>
          </w:p>
        </w:tc>
        <w:tc>
          <w:tcPr>
            <w:tcW w:w="1615" w:type="dxa"/>
          </w:tcPr>
          <w:p w:rsidR="00D552A1" w:rsidRDefault="00D552A1" w:rsidP="00B3425B">
            <w:pPr>
              <w:jc w:val="center"/>
            </w:pPr>
            <w:r>
              <w:t>59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A92926">
            <w:pPr>
              <w:jc w:val="center"/>
            </w:pPr>
            <w:r>
              <w:t>13</w:t>
            </w:r>
          </w:p>
        </w:tc>
        <w:tc>
          <w:tcPr>
            <w:tcW w:w="5192" w:type="dxa"/>
          </w:tcPr>
          <w:p w:rsidR="00D552A1" w:rsidRDefault="00D552A1" w:rsidP="00C973E0">
            <w:r>
              <w:t>Ясенковское сельское поселение</w:t>
            </w:r>
          </w:p>
        </w:tc>
        <w:tc>
          <w:tcPr>
            <w:tcW w:w="1828" w:type="dxa"/>
          </w:tcPr>
          <w:p w:rsidR="00D552A1" w:rsidRDefault="00D552A1" w:rsidP="00B3425B">
            <w:pPr>
              <w:jc w:val="center"/>
            </w:pPr>
            <w:r>
              <w:t>392</w:t>
            </w:r>
          </w:p>
        </w:tc>
        <w:tc>
          <w:tcPr>
            <w:tcW w:w="1615" w:type="dxa"/>
          </w:tcPr>
          <w:p w:rsidR="00D552A1" w:rsidRDefault="00D552A1" w:rsidP="00B3425B">
            <w:pPr>
              <w:jc w:val="center"/>
            </w:pPr>
            <w:r>
              <w:t>425</w:t>
            </w:r>
          </w:p>
        </w:tc>
      </w:tr>
      <w:tr w:rsidR="00D552A1" w:rsidTr="001F2A42">
        <w:tc>
          <w:tcPr>
            <w:tcW w:w="1188" w:type="dxa"/>
          </w:tcPr>
          <w:p w:rsidR="00D552A1" w:rsidRDefault="00D552A1" w:rsidP="00C973E0">
            <w:pPr>
              <w:jc w:val="center"/>
            </w:pPr>
          </w:p>
        </w:tc>
        <w:tc>
          <w:tcPr>
            <w:tcW w:w="5192" w:type="dxa"/>
          </w:tcPr>
          <w:p w:rsidR="00D552A1" w:rsidRPr="00C91A38" w:rsidRDefault="00D552A1" w:rsidP="00C973E0">
            <w:pPr>
              <w:rPr>
                <w:b/>
              </w:rPr>
            </w:pPr>
            <w:r w:rsidRPr="00C91A38">
              <w:rPr>
                <w:b/>
              </w:rPr>
              <w:t>ИТОГО</w:t>
            </w:r>
          </w:p>
        </w:tc>
        <w:tc>
          <w:tcPr>
            <w:tcW w:w="1828" w:type="dxa"/>
          </w:tcPr>
          <w:p w:rsidR="00D552A1" w:rsidRPr="00CC0AD2" w:rsidRDefault="00D552A1" w:rsidP="00B3425B">
            <w:pPr>
              <w:jc w:val="center"/>
              <w:rPr>
                <w:b/>
              </w:rPr>
            </w:pPr>
            <w:r>
              <w:rPr>
                <w:b/>
              </w:rPr>
              <w:t>7365</w:t>
            </w:r>
          </w:p>
        </w:tc>
        <w:tc>
          <w:tcPr>
            <w:tcW w:w="1615" w:type="dxa"/>
          </w:tcPr>
          <w:p w:rsidR="00D552A1" w:rsidRPr="00CC0AD2" w:rsidRDefault="00D552A1" w:rsidP="00B3425B">
            <w:pPr>
              <w:jc w:val="center"/>
              <w:rPr>
                <w:b/>
              </w:rPr>
            </w:pPr>
            <w:r>
              <w:rPr>
                <w:b/>
              </w:rPr>
              <w:t>7755</w:t>
            </w:r>
          </w:p>
        </w:tc>
      </w:tr>
    </w:tbl>
    <w:p w:rsidR="00D552A1" w:rsidRDefault="00D552A1" w:rsidP="001F2A42">
      <w:pPr>
        <w:jc w:val="center"/>
      </w:pPr>
    </w:p>
    <w:p w:rsidR="00D552A1" w:rsidRDefault="00D552A1"/>
    <w:sectPr w:rsidR="00D552A1" w:rsidSect="00791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A42"/>
    <w:rsid w:val="00001016"/>
    <w:rsid w:val="00001ECC"/>
    <w:rsid w:val="000025A3"/>
    <w:rsid w:val="0000279F"/>
    <w:rsid w:val="00002B88"/>
    <w:rsid w:val="0000328B"/>
    <w:rsid w:val="00010827"/>
    <w:rsid w:val="00011F7D"/>
    <w:rsid w:val="00017510"/>
    <w:rsid w:val="00020D90"/>
    <w:rsid w:val="00020EAF"/>
    <w:rsid w:val="000245C2"/>
    <w:rsid w:val="00025F0C"/>
    <w:rsid w:val="00026C37"/>
    <w:rsid w:val="00027AC0"/>
    <w:rsid w:val="00031013"/>
    <w:rsid w:val="00032E22"/>
    <w:rsid w:val="00034E34"/>
    <w:rsid w:val="0004354D"/>
    <w:rsid w:val="00047B35"/>
    <w:rsid w:val="000517B8"/>
    <w:rsid w:val="00053B15"/>
    <w:rsid w:val="00055A8D"/>
    <w:rsid w:val="00060577"/>
    <w:rsid w:val="00060979"/>
    <w:rsid w:val="0006272B"/>
    <w:rsid w:val="0006280F"/>
    <w:rsid w:val="00065C08"/>
    <w:rsid w:val="0007092B"/>
    <w:rsid w:val="000748AF"/>
    <w:rsid w:val="0007543C"/>
    <w:rsid w:val="00077833"/>
    <w:rsid w:val="0008027D"/>
    <w:rsid w:val="00084639"/>
    <w:rsid w:val="00090113"/>
    <w:rsid w:val="000928B9"/>
    <w:rsid w:val="000940F9"/>
    <w:rsid w:val="0009424D"/>
    <w:rsid w:val="000951FA"/>
    <w:rsid w:val="000975D0"/>
    <w:rsid w:val="000A1788"/>
    <w:rsid w:val="000A6DDC"/>
    <w:rsid w:val="000B0206"/>
    <w:rsid w:val="000B0B94"/>
    <w:rsid w:val="000B249A"/>
    <w:rsid w:val="000B5E70"/>
    <w:rsid w:val="000B6577"/>
    <w:rsid w:val="000C3052"/>
    <w:rsid w:val="000C4974"/>
    <w:rsid w:val="000D1B6F"/>
    <w:rsid w:val="000D4EBC"/>
    <w:rsid w:val="000D55AB"/>
    <w:rsid w:val="000D7884"/>
    <w:rsid w:val="000E1AA2"/>
    <w:rsid w:val="000E5D24"/>
    <w:rsid w:val="000E5F3E"/>
    <w:rsid w:val="000E69C0"/>
    <w:rsid w:val="000E6FD3"/>
    <w:rsid w:val="000F1E38"/>
    <w:rsid w:val="000F446D"/>
    <w:rsid w:val="00101CC0"/>
    <w:rsid w:val="00101E0B"/>
    <w:rsid w:val="001065C4"/>
    <w:rsid w:val="001133B1"/>
    <w:rsid w:val="001138CB"/>
    <w:rsid w:val="00116A9F"/>
    <w:rsid w:val="001172A0"/>
    <w:rsid w:val="00120813"/>
    <w:rsid w:val="00123D2B"/>
    <w:rsid w:val="001318AF"/>
    <w:rsid w:val="001334F2"/>
    <w:rsid w:val="00136265"/>
    <w:rsid w:val="00136FF8"/>
    <w:rsid w:val="00137C57"/>
    <w:rsid w:val="001406F4"/>
    <w:rsid w:val="00146C46"/>
    <w:rsid w:val="00147ACA"/>
    <w:rsid w:val="00150E3C"/>
    <w:rsid w:val="00152624"/>
    <w:rsid w:val="00152E33"/>
    <w:rsid w:val="00153E29"/>
    <w:rsid w:val="00155969"/>
    <w:rsid w:val="00155B7A"/>
    <w:rsid w:val="00162D0A"/>
    <w:rsid w:val="00163EF2"/>
    <w:rsid w:val="001645C5"/>
    <w:rsid w:val="001736F7"/>
    <w:rsid w:val="00176411"/>
    <w:rsid w:val="001829F9"/>
    <w:rsid w:val="00182C57"/>
    <w:rsid w:val="00186F20"/>
    <w:rsid w:val="001927EA"/>
    <w:rsid w:val="00192A6B"/>
    <w:rsid w:val="00193C2D"/>
    <w:rsid w:val="00194C08"/>
    <w:rsid w:val="0019610F"/>
    <w:rsid w:val="001968B6"/>
    <w:rsid w:val="001A5E11"/>
    <w:rsid w:val="001B2646"/>
    <w:rsid w:val="001B4387"/>
    <w:rsid w:val="001B4F6B"/>
    <w:rsid w:val="001C15E9"/>
    <w:rsid w:val="001D6328"/>
    <w:rsid w:val="001E07B5"/>
    <w:rsid w:val="001E1132"/>
    <w:rsid w:val="001E3247"/>
    <w:rsid w:val="001E4048"/>
    <w:rsid w:val="001E4532"/>
    <w:rsid w:val="001E4CD7"/>
    <w:rsid w:val="001E6FD0"/>
    <w:rsid w:val="001F2A42"/>
    <w:rsid w:val="001F2D5C"/>
    <w:rsid w:val="001F55CB"/>
    <w:rsid w:val="001F745B"/>
    <w:rsid w:val="001F77B8"/>
    <w:rsid w:val="002003DA"/>
    <w:rsid w:val="0020144D"/>
    <w:rsid w:val="00201861"/>
    <w:rsid w:val="00205F55"/>
    <w:rsid w:val="00207DB5"/>
    <w:rsid w:val="00213B11"/>
    <w:rsid w:val="0022262C"/>
    <w:rsid w:val="00223A18"/>
    <w:rsid w:val="00226C34"/>
    <w:rsid w:val="00230218"/>
    <w:rsid w:val="002336B0"/>
    <w:rsid w:val="002373FA"/>
    <w:rsid w:val="002411DE"/>
    <w:rsid w:val="002418CC"/>
    <w:rsid w:val="00241A7D"/>
    <w:rsid w:val="00244952"/>
    <w:rsid w:val="00246A0D"/>
    <w:rsid w:val="00267E66"/>
    <w:rsid w:val="002772A5"/>
    <w:rsid w:val="00280F49"/>
    <w:rsid w:val="00283E9E"/>
    <w:rsid w:val="00290602"/>
    <w:rsid w:val="00290F7F"/>
    <w:rsid w:val="002913A9"/>
    <w:rsid w:val="0029540B"/>
    <w:rsid w:val="002B7D4D"/>
    <w:rsid w:val="002C1D13"/>
    <w:rsid w:val="002D08D0"/>
    <w:rsid w:val="002D09AA"/>
    <w:rsid w:val="002D16E5"/>
    <w:rsid w:val="002D1CD8"/>
    <w:rsid w:val="002E0EFD"/>
    <w:rsid w:val="002E1644"/>
    <w:rsid w:val="002E203E"/>
    <w:rsid w:val="002E2DCE"/>
    <w:rsid w:val="002E4AC2"/>
    <w:rsid w:val="002E5914"/>
    <w:rsid w:val="002E5C04"/>
    <w:rsid w:val="002E5E91"/>
    <w:rsid w:val="002E6017"/>
    <w:rsid w:val="002E61DD"/>
    <w:rsid w:val="002E7887"/>
    <w:rsid w:val="002E7E75"/>
    <w:rsid w:val="002F5BD6"/>
    <w:rsid w:val="002F7161"/>
    <w:rsid w:val="002F78D3"/>
    <w:rsid w:val="00301C30"/>
    <w:rsid w:val="00304B35"/>
    <w:rsid w:val="0030587B"/>
    <w:rsid w:val="00311859"/>
    <w:rsid w:val="003127CA"/>
    <w:rsid w:val="00314719"/>
    <w:rsid w:val="00324E12"/>
    <w:rsid w:val="00327591"/>
    <w:rsid w:val="00331244"/>
    <w:rsid w:val="00333644"/>
    <w:rsid w:val="0033621A"/>
    <w:rsid w:val="00336368"/>
    <w:rsid w:val="003422BA"/>
    <w:rsid w:val="003440C3"/>
    <w:rsid w:val="003451AE"/>
    <w:rsid w:val="00352CBC"/>
    <w:rsid w:val="00353533"/>
    <w:rsid w:val="00353A19"/>
    <w:rsid w:val="00353A79"/>
    <w:rsid w:val="00354FE6"/>
    <w:rsid w:val="00355BAB"/>
    <w:rsid w:val="00355D8D"/>
    <w:rsid w:val="003569A5"/>
    <w:rsid w:val="00363695"/>
    <w:rsid w:val="00366098"/>
    <w:rsid w:val="00371416"/>
    <w:rsid w:val="00371A91"/>
    <w:rsid w:val="0037730A"/>
    <w:rsid w:val="00385C61"/>
    <w:rsid w:val="00387CE1"/>
    <w:rsid w:val="00390F5C"/>
    <w:rsid w:val="00391C6C"/>
    <w:rsid w:val="00393DC3"/>
    <w:rsid w:val="0039629A"/>
    <w:rsid w:val="003A1E88"/>
    <w:rsid w:val="003A5AB9"/>
    <w:rsid w:val="003B0BA9"/>
    <w:rsid w:val="003B27DD"/>
    <w:rsid w:val="003B56F3"/>
    <w:rsid w:val="003B5824"/>
    <w:rsid w:val="003B6BDB"/>
    <w:rsid w:val="003C035C"/>
    <w:rsid w:val="003C2709"/>
    <w:rsid w:val="003C2936"/>
    <w:rsid w:val="003C2952"/>
    <w:rsid w:val="003C2E68"/>
    <w:rsid w:val="003C528B"/>
    <w:rsid w:val="003D35F8"/>
    <w:rsid w:val="003D65B7"/>
    <w:rsid w:val="003E05DD"/>
    <w:rsid w:val="003E1C6A"/>
    <w:rsid w:val="003F3063"/>
    <w:rsid w:val="003F5FA1"/>
    <w:rsid w:val="003F7634"/>
    <w:rsid w:val="003F7D63"/>
    <w:rsid w:val="00400C2E"/>
    <w:rsid w:val="0040571D"/>
    <w:rsid w:val="00412129"/>
    <w:rsid w:val="004143E1"/>
    <w:rsid w:val="004157DD"/>
    <w:rsid w:val="004235B4"/>
    <w:rsid w:val="0042366E"/>
    <w:rsid w:val="0042765B"/>
    <w:rsid w:val="004278D7"/>
    <w:rsid w:val="004307BC"/>
    <w:rsid w:val="0043091B"/>
    <w:rsid w:val="00430C86"/>
    <w:rsid w:val="00432280"/>
    <w:rsid w:val="00432F16"/>
    <w:rsid w:val="00442FFE"/>
    <w:rsid w:val="00443755"/>
    <w:rsid w:val="00444480"/>
    <w:rsid w:val="00444603"/>
    <w:rsid w:val="00450364"/>
    <w:rsid w:val="00450CA8"/>
    <w:rsid w:val="00452F25"/>
    <w:rsid w:val="0046398A"/>
    <w:rsid w:val="00465C26"/>
    <w:rsid w:val="004724BA"/>
    <w:rsid w:val="0047443A"/>
    <w:rsid w:val="004813A2"/>
    <w:rsid w:val="00490936"/>
    <w:rsid w:val="004A2F7F"/>
    <w:rsid w:val="004A7E3A"/>
    <w:rsid w:val="004B30C3"/>
    <w:rsid w:val="004C54F5"/>
    <w:rsid w:val="004C7CE3"/>
    <w:rsid w:val="004D3821"/>
    <w:rsid w:val="004D4E9F"/>
    <w:rsid w:val="004D7D68"/>
    <w:rsid w:val="004E0374"/>
    <w:rsid w:val="004E1D4A"/>
    <w:rsid w:val="004E345C"/>
    <w:rsid w:val="004E4275"/>
    <w:rsid w:val="004E465E"/>
    <w:rsid w:val="004E588A"/>
    <w:rsid w:val="004F2103"/>
    <w:rsid w:val="004F4D49"/>
    <w:rsid w:val="004F5164"/>
    <w:rsid w:val="004F7724"/>
    <w:rsid w:val="00502573"/>
    <w:rsid w:val="00503F37"/>
    <w:rsid w:val="00512178"/>
    <w:rsid w:val="00514276"/>
    <w:rsid w:val="00514F0C"/>
    <w:rsid w:val="005204D2"/>
    <w:rsid w:val="00522035"/>
    <w:rsid w:val="00524A9B"/>
    <w:rsid w:val="0052574B"/>
    <w:rsid w:val="00533A49"/>
    <w:rsid w:val="005347A6"/>
    <w:rsid w:val="00540B83"/>
    <w:rsid w:val="00540EA5"/>
    <w:rsid w:val="00541323"/>
    <w:rsid w:val="0054232A"/>
    <w:rsid w:val="00547488"/>
    <w:rsid w:val="0055493F"/>
    <w:rsid w:val="00556B3C"/>
    <w:rsid w:val="00557A00"/>
    <w:rsid w:val="005619AE"/>
    <w:rsid w:val="00561BB9"/>
    <w:rsid w:val="00563604"/>
    <w:rsid w:val="00564B4A"/>
    <w:rsid w:val="00570163"/>
    <w:rsid w:val="00571B6A"/>
    <w:rsid w:val="00572980"/>
    <w:rsid w:val="0057383F"/>
    <w:rsid w:val="00573AE2"/>
    <w:rsid w:val="0057793E"/>
    <w:rsid w:val="005854E6"/>
    <w:rsid w:val="005906D8"/>
    <w:rsid w:val="00590D98"/>
    <w:rsid w:val="005936F0"/>
    <w:rsid w:val="00595E0E"/>
    <w:rsid w:val="005A15B0"/>
    <w:rsid w:val="005A4614"/>
    <w:rsid w:val="005A560B"/>
    <w:rsid w:val="005A7BA6"/>
    <w:rsid w:val="005B4510"/>
    <w:rsid w:val="005B679E"/>
    <w:rsid w:val="005C0BA1"/>
    <w:rsid w:val="005C2E0D"/>
    <w:rsid w:val="005C6845"/>
    <w:rsid w:val="005D08BE"/>
    <w:rsid w:val="005E02CE"/>
    <w:rsid w:val="005E12FF"/>
    <w:rsid w:val="005E666B"/>
    <w:rsid w:val="005E77D8"/>
    <w:rsid w:val="005F4845"/>
    <w:rsid w:val="005F73B8"/>
    <w:rsid w:val="00602E84"/>
    <w:rsid w:val="00603299"/>
    <w:rsid w:val="00603663"/>
    <w:rsid w:val="0061094F"/>
    <w:rsid w:val="00611934"/>
    <w:rsid w:val="00621DF9"/>
    <w:rsid w:val="006248E3"/>
    <w:rsid w:val="00626702"/>
    <w:rsid w:val="006274A3"/>
    <w:rsid w:val="00632160"/>
    <w:rsid w:val="006340EC"/>
    <w:rsid w:val="0064004D"/>
    <w:rsid w:val="006436DF"/>
    <w:rsid w:val="00645B54"/>
    <w:rsid w:val="006516D1"/>
    <w:rsid w:val="006604E9"/>
    <w:rsid w:val="00660991"/>
    <w:rsid w:val="006621F4"/>
    <w:rsid w:val="00663C6F"/>
    <w:rsid w:val="00663D4B"/>
    <w:rsid w:val="006648F1"/>
    <w:rsid w:val="00667A1F"/>
    <w:rsid w:val="00670809"/>
    <w:rsid w:val="00672164"/>
    <w:rsid w:val="00680DEB"/>
    <w:rsid w:val="00682006"/>
    <w:rsid w:val="006907EE"/>
    <w:rsid w:val="006972D9"/>
    <w:rsid w:val="006A39D1"/>
    <w:rsid w:val="006A3D8E"/>
    <w:rsid w:val="006A49D2"/>
    <w:rsid w:val="006B036F"/>
    <w:rsid w:val="006B6C64"/>
    <w:rsid w:val="006C0931"/>
    <w:rsid w:val="006C2D73"/>
    <w:rsid w:val="006C547F"/>
    <w:rsid w:val="006D0708"/>
    <w:rsid w:val="006D2233"/>
    <w:rsid w:val="006D48A1"/>
    <w:rsid w:val="006D54D0"/>
    <w:rsid w:val="006E30B5"/>
    <w:rsid w:val="006E3803"/>
    <w:rsid w:val="00703D9D"/>
    <w:rsid w:val="0070668E"/>
    <w:rsid w:val="007103B3"/>
    <w:rsid w:val="00710A17"/>
    <w:rsid w:val="00716D9C"/>
    <w:rsid w:val="00725944"/>
    <w:rsid w:val="00725C01"/>
    <w:rsid w:val="00725D07"/>
    <w:rsid w:val="0073122D"/>
    <w:rsid w:val="00731457"/>
    <w:rsid w:val="00731D81"/>
    <w:rsid w:val="00732848"/>
    <w:rsid w:val="0073678C"/>
    <w:rsid w:val="00737470"/>
    <w:rsid w:val="007411D6"/>
    <w:rsid w:val="00742300"/>
    <w:rsid w:val="0075008D"/>
    <w:rsid w:val="0076340B"/>
    <w:rsid w:val="00764D3B"/>
    <w:rsid w:val="00765304"/>
    <w:rsid w:val="0076728C"/>
    <w:rsid w:val="00771A46"/>
    <w:rsid w:val="00772193"/>
    <w:rsid w:val="007732CF"/>
    <w:rsid w:val="00773D5F"/>
    <w:rsid w:val="00776C15"/>
    <w:rsid w:val="00777E49"/>
    <w:rsid w:val="00784B18"/>
    <w:rsid w:val="0078610B"/>
    <w:rsid w:val="00791436"/>
    <w:rsid w:val="00792D39"/>
    <w:rsid w:val="00794741"/>
    <w:rsid w:val="007952CC"/>
    <w:rsid w:val="007A0DAC"/>
    <w:rsid w:val="007A3681"/>
    <w:rsid w:val="007A66DE"/>
    <w:rsid w:val="007B041E"/>
    <w:rsid w:val="007B556C"/>
    <w:rsid w:val="007B60C4"/>
    <w:rsid w:val="007B6536"/>
    <w:rsid w:val="007B7B2E"/>
    <w:rsid w:val="007C18C3"/>
    <w:rsid w:val="007C240C"/>
    <w:rsid w:val="007D2A25"/>
    <w:rsid w:val="007D3BBF"/>
    <w:rsid w:val="007D4609"/>
    <w:rsid w:val="007D61E2"/>
    <w:rsid w:val="007E1462"/>
    <w:rsid w:val="007E49B7"/>
    <w:rsid w:val="007E66BD"/>
    <w:rsid w:val="007E6AAE"/>
    <w:rsid w:val="007F06AB"/>
    <w:rsid w:val="00806E28"/>
    <w:rsid w:val="0081062C"/>
    <w:rsid w:val="00822A9A"/>
    <w:rsid w:val="00824AA7"/>
    <w:rsid w:val="008308A9"/>
    <w:rsid w:val="00832711"/>
    <w:rsid w:val="00834373"/>
    <w:rsid w:val="008352C0"/>
    <w:rsid w:val="00837DD6"/>
    <w:rsid w:val="0085311C"/>
    <w:rsid w:val="008552A8"/>
    <w:rsid w:val="00855896"/>
    <w:rsid w:val="008569D1"/>
    <w:rsid w:val="0086266E"/>
    <w:rsid w:val="00863F52"/>
    <w:rsid w:val="00864083"/>
    <w:rsid w:val="008725B8"/>
    <w:rsid w:val="008775CD"/>
    <w:rsid w:val="008811B7"/>
    <w:rsid w:val="00882A27"/>
    <w:rsid w:val="00884BF8"/>
    <w:rsid w:val="0088683A"/>
    <w:rsid w:val="00886C1C"/>
    <w:rsid w:val="008872A1"/>
    <w:rsid w:val="00893A75"/>
    <w:rsid w:val="0089468D"/>
    <w:rsid w:val="00895D45"/>
    <w:rsid w:val="00896792"/>
    <w:rsid w:val="008A462C"/>
    <w:rsid w:val="008B6444"/>
    <w:rsid w:val="008C3BFE"/>
    <w:rsid w:val="008C3D13"/>
    <w:rsid w:val="008C3EFF"/>
    <w:rsid w:val="008C7DD1"/>
    <w:rsid w:val="008D75E1"/>
    <w:rsid w:val="008D7F98"/>
    <w:rsid w:val="008E220C"/>
    <w:rsid w:val="008E244C"/>
    <w:rsid w:val="008E7128"/>
    <w:rsid w:val="009041E1"/>
    <w:rsid w:val="0090477D"/>
    <w:rsid w:val="00913DC8"/>
    <w:rsid w:val="00915935"/>
    <w:rsid w:val="0092370B"/>
    <w:rsid w:val="00926EA1"/>
    <w:rsid w:val="00930061"/>
    <w:rsid w:val="00930FA9"/>
    <w:rsid w:val="009315BD"/>
    <w:rsid w:val="0093326A"/>
    <w:rsid w:val="009332D5"/>
    <w:rsid w:val="00934BBF"/>
    <w:rsid w:val="00945DF6"/>
    <w:rsid w:val="00946FB3"/>
    <w:rsid w:val="0094701D"/>
    <w:rsid w:val="00947BCE"/>
    <w:rsid w:val="0095543E"/>
    <w:rsid w:val="009557EC"/>
    <w:rsid w:val="00961993"/>
    <w:rsid w:val="00962EE3"/>
    <w:rsid w:val="00963DD0"/>
    <w:rsid w:val="00972C7C"/>
    <w:rsid w:val="00972EC3"/>
    <w:rsid w:val="009738B8"/>
    <w:rsid w:val="00974C6A"/>
    <w:rsid w:val="00984830"/>
    <w:rsid w:val="0098558E"/>
    <w:rsid w:val="00985A39"/>
    <w:rsid w:val="00985F62"/>
    <w:rsid w:val="00986267"/>
    <w:rsid w:val="009866AF"/>
    <w:rsid w:val="00990CD7"/>
    <w:rsid w:val="00992DB0"/>
    <w:rsid w:val="00994497"/>
    <w:rsid w:val="00997BAA"/>
    <w:rsid w:val="009A1067"/>
    <w:rsid w:val="009A1685"/>
    <w:rsid w:val="009A3101"/>
    <w:rsid w:val="009A53F6"/>
    <w:rsid w:val="009B1455"/>
    <w:rsid w:val="009B278C"/>
    <w:rsid w:val="009B280B"/>
    <w:rsid w:val="009B2AF0"/>
    <w:rsid w:val="009B391A"/>
    <w:rsid w:val="009C1101"/>
    <w:rsid w:val="009D2F9A"/>
    <w:rsid w:val="009D616C"/>
    <w:rsid w:val="009E568B"/>
    <w:rsid w:val="009E7164"/>
    <w:rsid w:val="009F0CA1"/>
    <w:rsid w:val="009F16EB"/>
    <w:rsid w:val="009F1C4A"/>
    <w:rsid w:val="009F3E43"/>
    <w:rsid w:val="00A00911"/>
    <w:rsid w:val="00A02A5D"/>
    <w:rsid w:val="00A07232"/>
    <w:rsid w:val="00A163ED"/>
    <w:rsid w:val="00A16598"/>
    <w:rsid w:val="00A16D95"/>
    <w:rsid w:val="00A17295"/>
    <w:rsid w:val="00A17401"/>
    <w:rsid w:val="00A22426"/>
    <w:rsid w:val="00A247F3"/>
    <w:rsid w:val="00A2481E"/>
    <w:rsid w:val="00A248FF"/>
    <w:rsid w:val="00A26D76"/>
    <w:rsid w:val="00A319FC"/>
    <w:rsid w:val="00A32BBB"/>
    <w:rsid w:val="00A32EA3"/>
    <w:rsid w:val="00A33A20"/>
    <w:rsid w:val="00A35F21"/>
    <w:rsid w:val="00A374CC"/>
    <w:rsid w:val="00A37A3A"/>
    <w:rsid w:val="00A41710"/>
    <w:rsid w:val="00A45D14"/>
    <w:rsid w:val="00A467A5"/>
    <w:rsid w:val="00A519FC"/>
    <w:rsid w:val="00A52248"/>
    <w:rsid w:val="00A543B6"/>
    <w:rsid w:val="00A54A6D"/>
    <w:rsid w:val="00A56208"/>
    <w:rsid w:val="00A5706F"/>
    <w:rsid w:val="00A62C86"/>
    <w:rsid w:val="00A63817"/>
    <w:rsid w:val="00A6494D"/>
    <w:rsid w:val="00A64AD7"/>
    <w:rsid w:val="00A67C68"/>
    <w:rsid w:val="00A71356"/>
    <w:rsid w:val="00A7348E"/>
    <w:rsid w:val="00A80455"/>
    <w:rsid w:val="00A823AF"/>
    <w:rsid w:val="00A83F0C"/>
    <w:rsid w:val="00A87B61"/>
    <w:rsid w:val="00A907A1"/>
    <w:rsid w:val="00A91571"/>
    <w:rsid w:val="00A92926"/>
    <w:rsid w:val="00A943F4"/>
    <w:rsid w:val="00A97BAC"/>
    <w:rsid w:val="00AA0B30"/>
    <w:rsid w:val="00AA1FC6"/>
    <w:rsid w:val="00AA2CA2"/>
    <w:rsid w:val="00AB0E0B"/>
    <w:rsid w:val="00AC1412"/>
    <w:rsid w:val="00AC4954"/>
    <w:rsid w:val="00AC5E48"/>
    <w:rsid w:val="00AC5ECC"/>
    <w:rsid w:val="00AC74D1"/>
    <w:rsid w:val="00AC790D"/>
    <w:rsid w:val="00AC7B4A"/>
    <w:rsid w:val="00AD1392"/>
    <w:rsid w:val="00AD1EE6"/>
    <w:rsid w:val="00AD25A8"/>
    <w:rsid w:val="00AF3401"/>
    <w:rsid w:val="00AF38AD"/>
    <w:rsid w:val="00AF610F"/>
    <w:rsid w:val="00B00F89"/>
    <w:rsid w:val="00B11E93"/>
    <w:rsid w:val="00B12D7C"/>
    <w:rsid w:val="00B13DD6"/>
    <w:rsid w:val="00B16A77"/>
    <w:rsid w:val="00B16B5D"/>
    <w:rsid w:val="00B232AE"/>
    <w:rsid w:val="00B24709"/>
    <w:rsid w:val="00B257EF"/>
    <w:rsid w:val="00B263CD"/>
    <w:rsid w:val="00B266A0"/>
    <w:rsid w:val="00B2675D"/>
    <w:rsid w:val="00B26D8C"/>
    <w:rsid w:val="00B3425B"/>
    <w:rsid w:val="00B40A72"/>
    <w:rsid w:val="00B41120"/>
    <w:rsid w:val="00B42350"/>
    <w:rsid w:val="00B4418F"/>
    <w:rsid w:val="00B44C68"/>
    <w:rsid w:val="00B46DD3"/>
    <w:rsid w:val="00B5390E"/>
    <w:rsid w:val="00B54046"/>
    <w:rsid w:val="00B54D13"/>
    <w:rsid w:val="00B61EE1"/>
    <w:rsid w:val="00B70FA6"/>
    <w:rsid w:val="00B7390E"/>
    <w:rsid w:val="00B759F4"/>
    <w:rsid w:val="00B8228E"/>
    <w:rsid w:val="00B86CEF"/>
    <w:rsid w:val="00B87B52"/>
    <w:rsid w:val="00B9064A"/>
    <w:rsid w:val="00B95E10"/>
    <w:rsid w:val="00BA2368"/>
    <w:rsid w:val="00BA3760"/>
    <w:rsid w:val="00BB6AFA"/>
    <w:rsid w:val="00BC55FC"/>
    <w:rsid w:val="00BC63F8"/>
    <w:rsid w:val="00BC6A5C"/>
    <w:rsid w:val="00BD12C7"/>
    <w:rsid w:val="00BD1527"/>
    <w:rsid w:val="00BD6FD7"/>
    <w:rsid w:val="00BE1670"/>
    <w:rsid w:val="00BE18E3"/>
    <w:rsid w:val="00BE32D9"/>
    <w:rsid w:val="00BE43CF"/>
    <w:rsid w:val="00BE45DD"/>
    <w:rsid w:val="00BF08BB"/>
    <w:rsid w:val="00BF6B3E"/>
    <w:rsid w:val="00BF6C0A"/>
    <w:rsid w:val="00BF6FB3"/>
    <w:rsid w:val="00C04F95"/>
    <w:rsid w:val="00C0604C"/>
    <w:rsid w:val="00C079E3"/>
    <w:rsid w:val="00C10CCD"/>
    <w:rsid w:val="00C14904"/>
    <w:rsid w:val="00C14B12"/>
    <w:rsid w:val="00C1705D"/>
    <w:rsid w:val="00C17A4C"/>
    <w:rsid w:val="00C20AA4"/>
    <w:rsid w:val="00C22255"/>
    <w:rsid w:val="00C247F0"/>
    <w:rsid w:val="00C26827"/>
    <w:rsid w:val="00C30BD4"/>
    <w:rsid w:val="00C312EA"/>
    <w:rsid w:val="00C336C4"/>
    <w:rsid w:val="00C44C9D"/>
    <w:rsid w:val="00C508EF"/>
    <w:rsid w:val="00C52655"/>
    <w:rsid w:val="00C53352"/>
    <w:rsid w:val="00C56CE9"/>
    <w:rsid w:val="00C575D3"/>
    <w:rsid w:val="00C614DD"/>
    <w:rsid w:val="00C646DA"/>
    <w:rsid w:val="00C65B77"/>
    <w:rsid w:val="00C6644B"/>
    <w:rsid w:val="00C70EC3"/>
    <w:rsid w:val="00C73404"/>
    <w:rsid w:val="00C764D7"/>
    <w:rsid w:val="00C76B4B"/>
    <w:rsid w:val="00C8183D"/>
    <w:rsid w:val="00C91A38"/>
    <w:rsid w:val="00C94932"/>
    <w:rsid w:val="00C96861"/>
    <w:rsid w:val="00C973E0"/>
    <w:rsid w:val="00CA0A89"/>
    <w:rsid w:val="00CA2B65"/>
    <w:rsid w:val="00CA3563"/>
    <w:rsid w:val="00CA4C55"/>
    <w:rsid w:val="00CA581A"/>
    <w:rsid w:val="00CA66ED"/>
    <w:rsid w:val="00CB05AD"/>
    <w:rsid w:val="00CB1440"/>
    <w:rsid w:val="00CB2113"/>
    <w:rsid w:val="00CB2EFB"/>
    <w:rsid w:val="00CB6D5E"/>
    <w:rsid w:val="00CC0AD2"/>
    <w:rsid w:val="00CC3808"/>
    <w:rsid w:val="00CC4DC5"/>
    <w:rsid w:val="00CC6199"/>
    <w:rsid w:val="00CC6775"/>
    <w:rsid w:val="00CD2B74"/>
    <w:rsid w:val="00CD30E7"/>
    <w:rsid w:val="00CE0148"/>
    <w:rsid w:val="00CE2A12"/>
    <w:rsid w:val="00CE7E22"/>
    <w:rsid w:val="00CF154E"/>
    <w:rsid w:val="00CF34C1"/>
    <w:rsid w:val="00D02A29"/>
    <w:rsid w:val="00D17515"/>
    <w:rsid w:val="00D20A1B"/>
    <w:rsid w:val="00D2147C"/>
    <w:rsid w:val="00D23748"/>
    <w:rsid w:val="00D23BB0"/>
    <w:rsid w:val="00D31336"/>
    <w:rsid w:val="00D33CB2"/>
    <w:rsid w:val="00D35785"/>
    <w:rsid w:val="00D377AE"/>
    <w:rsid w:val="00D40386"/>
    <w:rsid w:val="00D42A78"/>
    <w:rsid w:val="00D43E1C"/>
    <w:rsid w:val="00D44C94"/>
    <w:rsid w:val="00D46E09"/>
    <w:rsid w:val="00D47F3C"/>
    <w:rsid w:val="00D53454"/>
    <w:rsid w:val="00D540FF"/>
    <w:rsid w:val="00D54F25"/>
    <w:rsid w:val="00D552A1"/>
    <w:rsid w:val="00D648B2"/>
    <w:rsid w:val="00D72DD5"/>
    <w:rsid w:val="00D73F45"/>
    <w:rsid w:val="00D825BA"/>
    <w:rsid w:val="00D87BC3"/>
    <w:rsid w:val="00DA3C0E"/>
    <w:rsid w:val="00DA4D27"/>
    <w:rsid w:val="00DB2322"/>
    <w:rsid w:val="00DB5555"/>
    <w:rsid w:val="00DC0511"/>
    <w:rsid w:val="00DC1468"/>
    <w:rsid w:val="00DC15A8"/>
    <w:rsid w:val="00DC21CC"/>
    <w:rsid w:val="00DC2FB7"/>
    <w:rsid w:val="00DC3A9D"/>
    <w:rsid w:val="00DD137F"/>
    <w:rsid w:val="00DD265E"/>
    <w:rsid w:val="00DD336C"/>
    <w:rsid w:val="00DE090B"/>
    <w:rsid w:val="00DE116C"/>
    <w:rsid w:val="00DE3427"/>
    <w:rsid w:val="00DE4303"/>
    <w:rsid w:val="00DF4DFA"/>
    <w:rsid w:val="00DF7E84"/>
    <w:rsid w:val="00E02365"/>
    <w:rsid w:val="00E0244B"/>
    <w:rsid w:val="00E13107"/>
    <w:rsid w:val="00E14D89"/>
    <w:rsid w:val="00E2012D"/>
    <w:rsid w:val="00E20A62"/>
    <w:rsid w:val="00E20A6C"/>
    <w:rsid w:val="00E2417C"/>
    <w:rsid w:val="00E25C12"/>
    <w:rsid w:val="00E3299C"/>
    <w:rsid w:val="00E373DF"/>
    <w:rsid w:val="00E375CE"/>
    <w:rsid w:val="00E46A88"/>
    <w:rsid w:val="00E50276"/>
    <w:rsid w:val="00E52D89"/>
    <w:rsid w:val="00E53800"/>
    <w:rsid w:val="00E568A0"/>
    <w:rsid w:val="00E64032"/>
    <w:rsid w:val="00E70701"/>
    <w:rsid w:val="00E72D40"/>
    <w:rsid w:val="00E746FA"/>
    <w:rsid w:val="00E769CB"/>
    <w:rsid w:val="00E7702D"/>
    <w:rsid w:val="00E80DF0"/>
    <w:rsid w:val="00E81211"/>
    <w:rsid w:val="00E8574D"/>
    <w:rsid w:val="00E85860"/>
    <w:rsid w:val="00E86A28"/>
    <w:rsid w:val="00E8776E"/>
    <w:rsid w:val="00E90C11"/>
    <w:rsid w:val="00E94895"/>
    <w:rsid w:val="00E94C4C"/>
    <w:rsid w:val="00EA0C39"/>
    <w:rsid w:val="00EA2FA8"/>
    <w:rsid w:val="00EB048D"/>
    <w:rsid w:val="00EB514D"/>
    <w:rsid w:val="00EB7BDF"/>
    <w:rsid w:val="00EC0FDA"/>
    <w:rsid w:val="00EC2FC6"/>
    <w:rsid w:val="00ED12F8"/>
    <w:rsid w:val="00ED2DC9"/>
    <w:rsid w:val="00ED2F0D"/>
    <w:rsid w:val="00ED7016"/>
    <w:rsid w:val="00EE229A"/>
    <w:rsid w:val="00EE2AD9"/>
    <w:rsid w:val="00EE4EC8"/>
    <w:rsid w:val="00EE75D6"/>
    <w:rsid w:val="00EF2256"/>
    <w:rsid w:val="00EF480E"/>
    <w:rsid w:val="00EF6665"/>
    <w:rsid w:val="00EF7085"/>
    <w:rsid w:val="00F00592"/>
    <w:rsid w:val="00F01950"/>
    <w:rsid w:val="00F05197"/>
    <w:rsid w:val="00F141AA"/>
    <w:rsid w:val="00F1448A"/>
    <w:rsid w:val="00F153ED"/>
    <w:rsid w:val="00F15F53"/>
    <w:rsid w:val="00F200BA"/>
    <w:rsid w:val="00F24DDA"/>
    <w:rsid w:val="00F24E7E"/>
    <w:rsid w:val="00F268EB"/>
    <w:rsid w:val="00F33956"/>
    <w:rsid w:val="00F35071"/>
    <w:rsid w:val="00F417D1"/>
    <w:rsid w:val="00F4667F"/>
    <w:rsid w:val="00F53605"/>
    <w:rsid w:val="00F53FA8"/>
    <w:rsid w:val="00F54F35"/>
    <w:rsid w:val="00F57D32"/>
    <w:rsid w:val="00F57FAD"/>
    <w:rsid w:val="00F6089A"/>
    <w:rsid w:val="00F62016"/>
    <w:rsid w:val="00F660D7"/>
    <w:rsid w:val="00F72E8B"/>
    <w:rsid w:val="00F73E42"/>
    <w:rsid w:val="00F74E56"/>
    <w:rsid w:val="00F75B8F"/>
    <w:rsid w:val="00F76992"/>
    <w:rsid w:val="00F77878"/>
    <w:rsid w:val="00F81AE1"/>
    <w:rsid w:val="00F81B5A"/>
    <w:rsid w:val="00F84AA8"/>
    <w:rsid w:val="00F84E47"/>
    <w:rsid w:val="00F91D43"/>
    <w:rsid w:val="00F94621"/>
    <w:rsid w:val="00F96D4E"/>
    <w:rsid w:val="00FA52BB"/>
    <w:rsid w:val="00FA6A6D"/>
    <w:rsid w:val="00FB1D6C"/>
    <w:rsid w:val="00FB5913"/>
    <w:rsid w:val="00FC3C44"/>
    <w:rsid w:val="00FD1212"/>
    <w:rsid w:val="00FD27BE"/>
    <w:rsid w:val="00FD372A"/>
    <w:rsid w:val="00FF07CD"/>
    <w:rsid w:val="00FF5B63"/>
    <w:rsid w:val="00FF64E2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A4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7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217</TotalTime>
  <Pages>2</Pages>
  <Words>379</Words>
  <Characters>2164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post_o</dc:creator>
  <cp:keywords/>
  <dc:description/>
  <cp:lastModifiedBy>ermolova</cp:lastModifiedBy>
  <cp:revision>31</cp:revision>
  <cp:lastPrinted>2014-12-29T11:08:00Z</cp:lastPrinted>
  <dcterms:created xsi:type="dcterms:W3CDTF">2012-11-10T08:59:00Z</dcterms:created>
  <dcterms:modified xsi:type="dcterms:W3CDTF">2014-12-29T11:08:00Z</dcterms:modified>
</cp:coreProperties>
</file>